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2440E298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9019EA">
        <w:rPr>
          <w:rFonts w:hint="eastAsia"/>
          <w:sz w:val="24"/>
          <w:szCs w:val="24"/>
          <w:lang w:eastAsia="zh-CN"/>
        </w:rPr>
        <w:t>4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113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>
        <w:rPr>
          <w:rFonts w:hint="eastAsia"/>
          <w:sz w:val="24"/>
          <w:szCs w:val="24"/>
          <w:lang w:eastAsia="zh-CN"/>
        </w:rPr>
        <w:t>C4</w:t>
      </w:r>
      <w:r w:rsidRPr="006C2E80">
        <w:rPr>
          <w:sz w:val="24"/>
          <w:szCs w:val="24"/>
        </w:rPr>
        <w:t>-</w:t>
      </w:r>
      <w:r w:rsidR="008444B5">
        <w:rPr>
          <w:sz w:val="24"/>
          <w:szCs w:val="24"/>
        </w:rPr>
        <w:t>225</w:t>
      </w:r>
      <w:r w:rsidR="00726EE0">
        <w:rPr>
          <w:sz w:val="24"/>
          <w:szCs w:val="24"/>
          <w:lang w:eastAsia="zh-CN"/>
        </w:rPr>
        <w:t>548</w:t>
      </w:r>
    </w:p>
    <w:p w14:paraId="55CF78DE" w14:textId="00AECB09" w:rsidR="006A45BA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33027D" w:rsidRPr="006C2E80">
        <w:rPr>
          <w:sz w:val="20"/>
        </w:rPr>
        <w:tab/>
      </w:r>
      <w:r w:rsidR="00931FD4">
        <w:rPr>
          <w:i/>
          <w:sz w:val="22"/>
          <w:szCs w:val="22"/>
        </w:rPr>
        <w:t xml:space="preserve">Revision of </w:t>
      </w:r>
      <w:r w:rsidR="00726EE0">
        <w:rPr>
          <w:i/>
          <w:sz w:val="22"/>
          <w:szCs w:val="22"/>
        </w:rPr>
        <w:t xml:space="preserve">C4-225376, </w:t>
      </w:r>
      <w:r w:rsidR="00931FD4" w:rsidRPr="00726EE0">
        <w:rPr>
          <w:i/>
          <w:sz w:val="22"/>
          <w:szCs w:val="22"/>
        </w:rPr>
        <w:t>C4-</w:t>
      </w:r>
      <w:r w:rsidR="00931FD4" w:rsidRPr="00481EF7">
        <w:rPr>
          <w:sz w:val="22"/>
          <w:szCs w:val="22"/>
        </w:rPr>
        <w:t>225</w:t>
      </w:r>
      <w:r w:rsidR="00931FD4" w:rsidRPr="00481EF7">
        <w:rPr>
          <w:sz w:val="22"/>
          <w:szCs w:val="22"/>
          <w:lang w:eastAsia="zh-CN"/>
        </w:rPr>
        <w:t>272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A8CDDB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04A00EE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D1D" w:rsidRPr="00F8266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6841AE2B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AC3965E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0" w:name="_Toc112995520"/>
      <w:bookmarkStart w:id="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0"/>
    <w:bookmarkEnd w:id="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23528E10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4CAFC646" w:rsidR="00CC2DEA" w:rsidRDefault="00726EE0" w:rsidP="001C5C86">
            <w:pPr>
              <w:pStyle w:val="TAL"/>
              <w:rPr>
                <w:lang w:eastAsia="zh-CN"/>
              </w:rPr>
            </w:pPr>
            <w:bookmarkStart w:id="2" w:name="_GoBack"/>
            <w:r>
              <w:rPr>
                <w:lang w:eastAsia="zh-CN"/>
              </w:rPr>
              <w:t>vivo</w:t>
            </w:r>
            <w:bookmarkEnd w:id="2"/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0D2610" w14:textId="77777777" w:rsidR="00A238C3" w:rsidRDefault="00A238C3">
      <w:r>
        <w:separator/>
      </w:r>
    </w:p>
  </w:endnote>
  <w:endnote w:type="continuationSeparator" w:id="0">
    <w:p w14:paraId="43135029" w14:textId="77777777" w:rsidR="00A238C3" w:rsidRDefault="00A23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99C8F" w14:textId="77777777" w:rsidR="00A238C3" w:rsidRDefault="00A238C3">
      <w:r>
        <w:separator/>
      </w:r>
    </w:p>
  </w:footnote>
  <w:footnote w:type="continuationSeparator" w:id="0">
    <w:p w14:paraId="6A1DCF0D" w14:textId="77777777" w:rsidR="00A238C3" w:rsidRDefault="00A23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1EF7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41D0"/>
    <w:rsid w:val="007162BE"/>
    <w:rsid w:val="00721122"/>
    <w:rsid w:val="00722267"/>
    <w:rsid w:val="007264AB"/>
    <w:rsid w:val="00726EE0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2AC3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38C3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E41D4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2DEA"/>
    <w:rsid w:val="00CC44C3"/>
    <w:rsid w:val="00CC72A4"/>
    <w:rsid w:val="00CD1F06"/>
    <w:rsid w:val="00CD3153"/>
    <w:rsid w:val="00CF0616"/>
    <w:rsid w:val="00CF6810"/>
    <w:rsid w:val="00CF788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04B2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4012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13BC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37AE05-73BA-4EE7-A39B-2E3D5459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971</TotalTime>
  <Pages>6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CATT-v2</cp:lastModifiedBy>
  <cp:revision>609</cp:revision>
  <cp:lastPrinted>2000-02-29T11:31:00Z</cp:lastPrinted>
  <dcterms:created xsi:type="dcterms:W3CDTF">2021-06-24T09:05:00Z</dcterms:created>
  <dcterms:modified xsi:type="dcterms:W3CDTF">2022-11-17T11:44:00Z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